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98D" w:rsidRDefault="007E598D" w:rsidP="007E59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FRERE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E598D" w:rsidRDefault="007E598D" w:rsidP="007E59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598D" w:rsidRDefault="007E598D" w:rsidP="007E59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598D" w:rsidRDefault="007E598D" w:rsidP="007E59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7E598D" w:rsidRDefault="007E598D" w:rsidP="007E59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the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Plesyngton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d.1407)(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7E598D" w:rsidRDefault="007E598D" w:rsidP="007E59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21-212)</w:t>
      </w:r>
    </w:p>
    <w:p w:rsidR="007E598D" w:rsidRDefault="007E598D" w:rsidP="007E59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598D" w:rsidRDefault="007E598D" w:rsidP="007E59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E598D" w:rsidRDefault="007E598D" w:rsidP="007E59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2016</w:t>
      </w:r>
      <w:bookmarkStart w:id="0" w:name="_GoBack"/>
      <w:bookmarkEnd w:id="0"/>
    </w:p>
    <w:sectPr w:rsidR="00DD5B8A" w:rsidRPr="007E59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98D" w:rsidRDefault="007E598D" w:rsidP="00564E3C">
      <w:pPr>
        <w:spacing w:after="0" w:line="240" w:lineRule="auto"/>
      </w:pPr>
      <w:r>
        <w:separator/>
      </w:r>
    </w:p>
  </w:endnote>
  <w:endnote w:type="continuationSeparator" w:id="0">
    <w:p w:rsidR="007E598D" w:rsidRDefault="007E59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E598D">
      <w:rPr>
        <w:rFonts w:ascii="Times New Roman" w:hAnsi="Times New Roman" w:cs="Times New Roman"/>
        <w:noProof/>
        <w:sz w:val="24"/>
        <w:szCs w:val="24"/>
      </w:rPr>
      <w:t>27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98D" w:rsidRDefault="007E598D" w:rsidP="00564E3C">
      <w:pPr>
        <w:spacing w:after="0" w:line="240" w:lineRule="auto"/>
      </w:pPr>
      <w:r>
        <w:separator/>
      </w:r>
    </w:p>
  </w:footnote>
  <w:footnote w:type="continuationSeparator" w:id="0">
    <w:p w:rsidR="007E598D" w:rsidRDefault="007E59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98D"/>
    <w:rsid w:val="00372DC6"/>
    <w:rsid w:val="00564E3C"/>
    <w:rsid w:val="0064591D"/>
    <w:rsid w:val="007E598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F5D4C"/>
  <w15:chartTrackingRefBased/>
  <w15:docId w15:val="{A9117B50-851F-4A71-B0B4-F4D4C1E5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2016-01-27T17:16:00Z</dcterms:created>
  <dcterms:modified xsi:type="dcterms:W3CDTF">2016-01-27T17:16:00Z</dcterms:modified>
</cp:coreProperties>
</file>